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B3ABA" w14:textId="77777777" w:rsidR="00B61010" w:rsidRDefault="00B61010" w:rsidP="00B610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ROGERESSON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1B28E018" w14:textId="77777777" w:rsidR="00B61010" w:rsidRDefault="00B61010" w:rsidP="00B610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9A920" w14:textId="77777777" w:rsidR="00B61010" w:rsidRDefault="00B61010" w:rsidP="00B610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49F123" w14:textId="77777777" w:rsidR="00B61010" w:rsidRDefault="00B61010" w:rsidP="00B610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Ashby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EB4B49D" w14:textId="77777777" w:rsidR="00B61010" w:rsidRDefault="00B61010" w:rsidP="00B610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of Sir Hugh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581D043" w14:textId="77777777" w:rsidR="00B61010" w:rsidRDefault="00B61010" w:rsidP="00B610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3B6A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https://inquisitionspostmortem.ac.uk/view/inquisition/18-053/54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01F8363" w14:textId="77777777" w:rsidR="00B61010" w:rsidRDefault="00B61010" w:rsidP="00B610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006022" w14:textId="77777777" w:rsidR="00B61010" w:rsidRDefault="00B61010" w:rsidP="00B610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74B2DF" w14:textId="77777777" w:rsidR="00B61010" w:rsidRPr="00393424" w:rsidRDefault="00B61010" w:rsidP="00B610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186FD97D" w14:textId="20FEE988" w:rsidR="00BA00AB" w:rsidRPr="00B6101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610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D2874" w14:textId="77777777" w:rsidR="00B61010" w:rsidRDefault="00B61010" w:rsidP="009139A6">
      <w:r>
        <w:separator/>
      </w:r>
    </w:p>
  </w:endnote>
  <w:endnote w:type="continuationSeparator" w:id="0">
    <w:p w14:paraId="26091B45" w14:textId="77777777" w:rsidR="00B61010" w:rsidRDefault="00B610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FFF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E53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20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744CA" w14:textId="77777777" w:rsidR="00B61010" w:rsidRDefault="00B61010" w:rsidP="009139A6">
      <w:r>
        <w:separator/>
      </w:r>
    </w:p>
  </w:footnote>
  <w:footnote w:type="continuationSeparator" w:id="0">
    <w:p w14:paraId="62C167CA" w14:textId="77777777" w:rsidR="00B61010" w:rsidRDefault="00B610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A3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18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B76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010"/>
    <w:rsid w:val="000666E0"/>
    <w:rsid w:val="002510B7"/>
    <w:rsid w:val="005C130B"/>
    <w:rsid w:val="00826F5C"/>
    <w:rsid w:val="009139A6"/>
    <w:rsid w:val="009448BB"/>
    <w:rsid w:val="00A3176C"/>
    <w:rsid w:val="00AE65F8"/>
    <w:rsid w:val="00B6101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386A"/>
  <w15:chartTrackingRefBased/>
  <w15:docId w15:val="{C27473D4-A01F-40B1-8377-822319EE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10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53/5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2022-02-06T21:21:00Z</dcterms:created>
  <dcterms:modified xsi:type="dcterms:W3CDTF">2022-02-06T21:23:00Z</dcterms:modified>
</cp:coreProperties>
</file>